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DB3" w:rsidRDefault="006F1DB3" w:rsidP="006F1D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PERKYN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F1DB3" w:rsidRDefault="006F1DB3" w:rsidP="006F1D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DB3" w:rsidRDefault="006F1DB3" w:rsidP="006F1D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DB3" w:rsidRDefault="006F1DB3" w:rsidP="006F1D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Sep.1418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Abbots Bromley,</w:t>
      </w:r>
    </w:p>
    <w:p w:rsidR="006F1DB3" w:rsidRDefault="006F1DB3" w:rsidP="006F1D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Staffordshire, into lands held by Sir Richard Grey, 4</w:t>
      </w:r>
      <w:r w:rsidRPr="000B68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Grey of</w:t>
      </w:r>
    </w:p>
    <w:p w:rsidR="006F1DB3" w:rsidRDefault="006F1DB3" w:rsidP="006F1D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F1DB3" w:rsidRDefault="006F1DB3" w:rsidP="006F1D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442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11)</w:t>
      </w:r>
    </w:p>
    <w:p w:rsidR="006F1DB3" w:rsidRDefault="006F1DB3" w:rsidP="006F1D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1DB3" w:rsidRDefault="006F1DB3" w:rsidP="006F1D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F1DB3" w:rsidRDefault="006F1DB3" w:rsidP="006F1D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  <w:bookmarkStart w:id="0" w:name="_GoBack"/>
      <w:bookmarkEnd w:id="0"/>
    </w:p>
    <w:sectPr w:rsidR="00DD5B8A" w:rsidRPr="006F1D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DB3" w:rsidRDefault="006F1DB3" w:rsidP="00564E3C">
      <w:pPr>
        <w:spacing w:after="0" w:line="240" w:lineRule="auto"/>
      </w:pPr>
      <w:r>
        <w:separator/>
      </w:r>
    </w:p>
  </w:endnote>
  <w:endnote w:type="continuationSeparator" w:id="0">
    <w:p w:rsidR="006F1DB3" w:rsidRDefault="006F1DB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F1DB3">
      <w:rPr>
        <w:rFonts w:ascii="Times New Roman" w:hAnsi="Times New Roman" w:cs="Times New Roman"/>
        <w:noProof/>
        <w:sz w:val="24"/>
        <w:szCs w:val="24"/>
      </w:rPr>
      <w:t>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DB3" w:rsidRDefault="006F1DB3" w:rsidP="00564E3C">
      <w:pPr>
        <w:spacing w:after="0" w:line="240" w:lineRule="auto"/>
      </w:pPr>
      <w:r>
        <w:separator/>
      </w:r>
    </w:p>
  </w:footnote>
  <w:footnote w:type="continuationSeparator" w:id="0">
    <w:p w:rsidR="006F1DB3" w:rsidRDefault="006F1DB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DB3"/>
    <w:rsid w:val="00372DC6"/>
    <w:rsid w:val="00564E3C"/>
    <w:rsid w:val="0064591D"/>
    <w:rsid w:val="006F1DB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C564E"/>
  <w15:chartTrackingRefBased/>
  <w15:docId w15:val="{1E8F8647-8133-45AD-8672-EC57723CC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F1D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2015-10-05T14:19:00Z</dcterms:created>
  <dcterms:modified xsi:type="dcterms:W3CDTF">2015-10-05T14:20:00Z</dcterms:modified>
</cp:coreProperties>
</file>